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1D3A509" w:rsidR="007B024B" w:rsidRPr="00604131" w:rsidRDefault="00251D81" w:rsidP="007B2FF7">
      <w:pPr>
        <w:pStyle w:val="Datumoben"/>
        <w:spacing w:after="300"/>
        <w:rPr>
          <w:rStyle w:val="Formatvorlage14"/>
          <w:sz w:val="20"/>
        </w:rPr>
      </w:pPr>
      <w:bookmarkStart w:id="0" w:name="_Hlk106193690"/>
      <w:bookmarkEnd w:id="0"/>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4BA7DC83" w:rsidR="00017E54" w:rsidRPr="007147AC" w:rsidRDefault="00BF31CC" w:rsidP="00251D81">
                            <w:pPr>
                              <w:pStyle w:val="HLlightcondensed"/>
                              <w:rPr>
                                <w:rFonts w:ascii="Arial" w:hAnsi="Arial" w:cs="Arial"/>
                                <w:color w:val="6E6E6D"/>
                                <w:sz w:val="22"/>
                                <w:szCs w:val="22"/>
                              </w:rPr>
                            </w:pPr>
                            <w:r>
                              <w:rPr>
                                <w:rStyle w:val="HLultralight"/>
                                <w:rFonts w:ascii="Arial" w:hAnsi="Arial" w:cs="Arial"/>
                                <w:color w:val="6E6E6D"/>
                                <w:sz w:val="22"/>
                                <w:szCs w:val="22"/>
                              </w:rPr>
                              <w:t>Produkte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4BA7DC83" w:rsidR="00017E54" w:rsidRPr="007147AC" w:rsidRDefault="00BF31CC" w:rsidP="00251D81">
                      <w:pPr>
                        <w:pStyle w:val="HLlightcondensed"/>
                        <w:rPr>
                          <w:rFonts w:ascii="Arial" w:hAnsi="Arial" w:cs="Arial"/>
                          <w:color w:val="6E6E6D"/>
                          <w:sz w:val="22"/>
                          <w:szCs w:val="22"/>
                        </w:rPr>
                      </w:pPr>
                      <w:r>
                        <w:rPr>
                          <w:rStyle w:val="HLultralight"/>
                          <w:rFonts w:ascii="Arial" w:hAnsi="Arial" w:cs="Arial"/>
                          <w:color w:val="6E6E6D"/>
                          <w:sz w:val="22"/>
                          <w:szCs w:val="22"/>
                        </w:rPr>
                        <w:t>Produkte &amp; Services</w:t>
                      </w:r>
                    </w:p>
                  </w:txbxContent>
                </v:textbox>
              </v:shape>
            </w:pict>
          </mc:Fallback>
        </mc:AlternateContent>
      </w:r>
      <w:r w:rsidR="00A300C7">
        <w:rPr>
          <w:rStyle w:val="Formatvorlage14"/>
          <w:sz w:val="20"/>
        </w:rPr>
        <w:t xml:space="preserve">Juni 2022 </w:t>
      </w:r>
    </w:p>
    <w:p w14:paraId="054A8902" w14:textId="4DB5FD1C" w:rsidR="00A300C7" w:rsidRPr="007B2FF7" w:rsidRDefault="00A300C7" w:rsidP="00A300C7">
      <w:pPr>
        <w:pStyle w:val="Preline"/>
        <w:spacing w:after="0" w:line="240" w:lineRule="auto"/>
        <w:rPr>
          <w:rFonts w:cs="Arial"/>
          <w:color w:val="4D4D4D" w:themeColor="accent3"/>
          <w:sz w:val="40"/>
          <w:szCs w:val="40"/>
        </w:rPr>
      </w:pPr>
      <w:r w:rsidRPr="007B2FF7">
        <w:rPr>
          <w:rFonts w:cs="Arial"/>
          <w:color w:val="4D4D4D" w:themeColor="accent3"/>
          <w:sz w:val="40"/>
          <w:szCs w:val="40"/>
        </w:rPr>
        <w:t>VITAPAN EXCELL: Farb- und Formerweiterung für absolute Wahlfreiheit</w:t>
      </w:r>
    </w:p>
    <w:p w14:paraId="5711EEAC" w14:textId="77777777" w:rsidR="00DE1077" w:rsidRDefault="00DE1077" w:rsidP="00A300C7">
      <w:pPr>
        <w:jc w:val="both"/>
      </w:pPr>
    </w:p>
    <w:p w14:paraId="61AD289B" w14:textId="264C4579" w:rsidR="00A300C7" w:rsidRPr="00DE1077" w:rsidRDefault="00A300C7" w:rsidP="00A300C7">
      <w:pPr>
        <w:jc w:val="both"/>
        <w:rPr>
          <w:sz w:val="24"/>
          <w:szCs w:val="24"/>
        </w:rPr>
      </w:pPr>
      <w:r w:rsidRPr="00DE1077">
        <w:rPr>
          <w:sz w:val="24"/>
          <w:szCs w:val="24"/>
        </w:rPr>
        <w:t xml:space="preserve">Konfektionszähne in der richtigen Farbe und Form auswählen zu können, ist die Grundvoraussetzung, um in der Total- und Teilprothetik zügig den ästhetischen Vorstellungen der Patienten beziehungsweise der natürlichen Restbezahnung gerecht zu werden. </w:t>
      </w:r>
    </w:p>
    <w:p w14:paraId="3556C4CD" w14:textId="77777777" w:rsidR="00A300C7" w:rsidRDefault="00A300C7" w:rsidP="00A300C7">
      <w:pPr>
        <w:jc w:val="both"/>
      </w:pPr>
    </w:p>
    <w:p w14:paraId="426521A8" w14:textId="1DE6CBBD" w:rsidR="00A300C7" w:rsidRDefault="00A300C7" w:rsidP="006E6CA5">
      <w:pPr>
        <w:jc w:val="both"/>
      </w:pPr>
      <w:r>
        <w:t xml:space="preserve">Der VITAPAN EXCELL wurde deswegen um fünf neue Frontzahngarnituren erweitert, die in Zusammenarbeit mit erfahrenen Zahntechnikern entwickelt und erprobt wurden. Zusätzlich zu den insgesamt 27 lebendigen Formvarianten nach dem Vorbild der Natur ist das Zahnsortiment nicht nur in allen Farben des VITA classical A1-D4, sondern ab sofort auch in den 28 Farben des VITA SYSTEM 3D-MASTER erhältlich. Der VITAPAN EXCELL bietet damit das </w:t>
      </w:r>
      <w:r w:rsidRPr="00D42C32">
        <w:t>größte Farbspektrum</w:t>
      </w:r>
      <w:r>
        <w:t>.</w:t>
      </w:r>
      <w:r w:rsidRPr="00D42C32">
        <w:t xml:space="preserve"> </w:t>
      </w:r>
      <w:r>
        <w:t xml:space="preserve">Zeitaufwendige morphologische und farbliche Anpassungen gehören mit der Sortimentserweiterung der Vergangenheit an. Die umfassende Wahlfreiheit ist der Garant, um für jeden Patienten die individuell passende Zahngarnitur zu finden und ein hochästhetisches, </w:t>
      </w:r>
      <w:r w:rsidR="006E6CA5">
        <w:t>langlebiges Lächeln</w:t>
      </w:r>
      <w:r>
        <w:t xml:space="preserve"> entstehen zu lassen. Die facettenreiche Oberflächentextur kann mit einer einfachen Politur zusätzlich altersgerecht angepasst werden. Im universellen Zusammenspiel mit der multifunktionellen Seitenzahngarnitur VITAPAN LINGOFORM bietet ein einfacher Griff in die Schublade jetzt noch mehr teil- und totalprothetische Möglichkeiten. </w:t>
      </w:r>
    </w:p>
    <w:p w14:paraId="040350AB" w14:textId="77777777" w:rsidR="00A300C7" w:rsidRDefault="00A300C7" w:rsidP="006E6CA5">
      <w:pPr>
        <w:jc w:val="both"/>
        <w:rPr>
          <w:b/>
          <w:bCs/>
        </w:rPr>
      </w:pPr>
    </w:p>
    <w:p w14:paraId="3CC8FD80" w14:textId="163B8252" w:rsidR="00A300C7" w:rsidRPr="00A300C7" w:rsidRDefault="00A300C7" w:rsidP="006E6CA5">
      <w:pPr>
        <w:pStyle w:val="Zwischentitel"/>
        <w:jc w:val="both"/>
        <w:rPr>
          <w:rFonts w:cs="Arial"/>
          <w:lang w:val="de-DE"/>
        </w:rPr>
      </w:pPr>
      <w:r w:rsidRPr="00A300C7">
        <w:rPr>
          <w:rFonts w:cs="Arial"/>
          <w:lang w:val="de-DE"/>
        </w:rPr>
        <w:t>Intensive Patientenkurse und kostenfreie Webinare</w:t>
      </w:r>
    </w:p>
    <w:p w14:paraId="05B1FEAE" w14:textId="43462D13" w:rsidR="00A300C7" w:rsidRDefault="00A300C7" w:rsidP="006E6CA5">
      <w:pPr>
        <w:tabs>
          <w:tab w:val="left" w:pos="456"/>
        </w:tabs>
        <w:jc w:val="both"/>
      </w:pPr>
      <w:r>
        <w:t>Die ästhetische</w:t>
      </w:r>
      <w:r w:rsidRPr="00F13591">
        <w:t xml:space="preserve"> Totalprothetik</w:t>
      </w:r>
      <w:r>
        <w:t xml:space="preserve"> mit VITAPAN EXCELL und VITAPAN LINGOFORM kann in einem intensiven </w:t>
      </w:r>
      <w:r w:rsidR="00E3213A">
        <w:t>Zwei-Tages-Kurs</w:t>
      </w:r>
      <w:r w:rsidRPr="00F13591">
        <w:t xml:space="preserve"> live am Patienten </w:t>
      </w:r>
      <w:r>
        <w:t>erlebt oder in kostenfreien Webinaren entdeckt werden. Nähere Informationen und Anmeldung unter vita-zahnfabrik.com/Kurse</w:t>
      </w:r>
      <w:r w:rsidRPr="00F13591">
        <w:t xml:space="preserve"> </w:t>
      </w:r>
      <w:r>
        <w:t xml:space="preserve">oder </w:t>
      </w:r>
      <w:r w:rsidRPr="003B1649">
        <w:t>vita-zahnfabrik.com/AKADEMIE_VIRTUELL</w:t>
      </w:r>
      <w:r>
        <w:t>.</w:t>
      </w:r>
    </w:p>
    <w:p w14:paraId="3024A2E9" w14:textId="088A8D7B" w:rsidR="00DE1077" w:rsidRDefault="00DE1077" w:rsidP="00A300C7">
      <w:pPr>
        <w:tabs>
          <w:tab w:val="left" w:pos="456"/>
        </w:tabs>
        <w:jc w:val="both"/>
      </w:pPr>
    </w:p>
    <w:p w14:paraId="46624A13" w14:textId="77777777" w:rsidR="00DE1077" w:rsidRPr="00F13591" w:rsidRDefault="00DE1077" w:rsidP="00A300C7">
      <w:pPr>
        <w:tabs>
          <w:tab w:val="left" w:pos="456"/>
        </w:tabs>
        <w:jc w:val="both"/>
      </w:pPr>
    </w:p>
    <w:p w14:paraId="498EE32A" w14:textId="50697E87" w:rsidR="007B024B" w:rsidRDefault="007B024B" w:rsidP="00604131">
      <w:pPr>
        <w:rPr>
          <w:rFonts w:cs="Arial"/>
        </w:rPr>
      </w:pPr>
    </w:p>
    <w:p w14:paraId="7A27D064" w14:textId="647273E1" w:rsidR="00DE1077" w:rsidRDefault="00DE1077" w:rsidP="00604131">
      <w:pPr>
        <w:rPr>
          <w:rFonts w:cs="Arial"/>
        </w:rPr>
      </w:pPr>
    </w:p>
    <w:p w14:paraId="15D459C7" w14:textId="0E84F55F" w:rsidR="00DE1077" w:rsidRDefault="00DE1077" w:rsidP="00604131">
      <w:pPr>
        <w:rPr>
          <w:rFonts w:cs="Arial"/>
        </w:rPr>
      </w:pPr>
    </w:p>
    <w:p w14:paraId="1DC5FB54" w14:textId="4F4799BC" w:rsidR="00DE1077" w:rsidRDefault="00DE1077" w:rsidP="00604131">
      <w:pPr>
        <w:rPr>
          <w:rFonts w:cs="Arial"/>
        </w:rPr>
      </w:pPr>
    </w:p>
    <w:p w14:paraId="08E1A16F" w14:textId="52FAD486" w:rsidR="00DE1077" w:rsidRDefault="00DE1077" w:rsidP="00604131">
      <w:pPr>
        <w:rPr>
          <w:rFonts w:cs="Arial"/>
        </w:rPr>
      </w:pPr>
    </w:p>
    <w:p w14:paraId="7BB7F12B" w14:textId="5AABEC51" w:rsidR="00DE1077" w:rsidRDefault="00DE1077" w:rsidP="00604131">
      <w:pPr>
        <w:rPr>
          <w:rFonts w:cs="Arial"/>
        </w:rPr>
      </w:pPr>
    </w:p>
    <w:p w14:paraId="1095B645" w14:textId="2B6A82B7" w:rsidR="00DE1077" w:rsidRDefault="00DE1077" w:rsidP="00604131">
      <w:pPr>
        <w:rPr>
          <w:rFonts w:cs="Arial"/>
        </w:rPr>
      </w:pPr>
    </w:p>
    <w:p w14:paraId="37E5ABA4" w14:textId="378E86A9" w:rsidR="00DE1077" w:rsidRDefault="00DE1077" w:rsidP="00604131">
      <w:pPr>
        <w:rPr>
          <w:rFonts w:cs="Arial"/>
        </w:rPr>
      </w:pPr>
      <w:r>
        <w:rPr>
          <w:noProof/>
        </w:rPr>
        <w:drawing>
          <wp:anchor distT="0" distB="0" distL="114300" distR="114300" simplePos="0" relativeHeight="251664384" behindDoc="0" locked="0" layoutInCell="1" allowOverlap="1" wp14:anchorId="71D0C161" wp14:editId="52794A92">
            <wp:simplePos x="0" y="0"/>
            <wp:positionH relativeFrom="column">
              <wp:posOffset>-1270</wp:posOffset>
            </wp:positionH>
            <wp:positionV relativeFrom="paragraph">
              <wp:posOffset>-203200</wp:posOffset>
            </wp:positionV>
            <wp:extent cx="2849538" cy="1555750"/>
            <wp:effectExtent l="0" t="0" r="8255" b="6350"/>
            <wp:wrapThrough wrapText="bothSides">
              <wp:wrapPolygon edited="0">
                <wp:start x="0" y="0"/>
                <wp:lineTo x="0" y="21424"/>
                <wp:lineTo x="21518" y="21424"/>
                <wp:lineTo x="21518" y="0"/>
                <wp:lineTo x="0" y="0"/>
              </wp:wrapPolygon>
            </wp:wrapThrough>
            <wp:docPr id="7" name="Grafik 7" descr="Ein Bild, das Essen, Ger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Essen, Gericht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9538" cy="1555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794475" w14:textId="77777777" w:rsidR="00DE1077" w:rsidRPr="00C60FD7" w:rsidRDefault="00DE1077" w:rsidP="00604131">
      <w:pPr>
        <w:rPr>
          <w:rFonts w:cs="Arial"/>
        </w:rPr>
      </w:pPr>
    </w:p>
    <w:p w14:paraId="20A43CA8" w14:textId="77777777" w:rsidR="00DE1077" w:rsidRPr="0082743A" w:rsidRDefault="00DE1077" w:rsidP="00DE1077">
      <w:pPr>
        <w:pStyle w:val="Liste"/>
        <w:numPr>
          <w:ilvl w:val="0"/>
          <w:numId w:val="0"/>
        </w:numPr>
        <w:rPr>
          <w:rFonts w:cs="Arial"/>
        </w:rPr>
      </w:pPr>
    </w:p>
    <w:p w14:paraId="3C6788A4" w14:textId="77777777" w:rsidR="00DE1077" w:rsidRPr="0082743A" w:rsidRDefault="00DE1077" w:rsidP="00DE1077">
      <w:pPr>
        <w:pStyle w:val="Liste"/>
        <w:numPr>
          <w:ilvl w:val="0"/>
          <w:numId w:val="0"/>
        </w:numPr>
        <w:rPr>
          <w:rFonts w:cs="Arial"/>
        </w:rPr>
      </w:pPr>
    </w:p>
    <w:p w14:paraId="5947CA8B" w14:textId="77777777" w:rsidR="00DE1077" w:rsidRPr="0082743A" w:rsidRDefault="00DE1077" w:rsidP="00DE1077">
      <w:pPr>
        <w:pStyle w:val="Liste"/>
        <w:numPr>
          <w:ilvl w:val="0"/>
          <w:numId w:val="0"/>
        </w:numPr>
        <w:rPr>
          <w:rFonts w:cs="Arial"/>
        </w:rPr>
      </w:pPr>
    </w:p>
    <w:p w14:paraId="484466E9" w14:textId="60246147" w:rsidR="00DE1077" w:rsidRPr="0082743A" w:rsidRDefault="00DE1077" w:rsidP="00DE1077">
      <w:pPr>
        <w:pStyle w:val="Liste"/>
        <w:numPr>
          <w:ilvl w:val="0"/>
          <w:numId w:val="0"/>
        </w:numPr>
        <w:rPr>
          <w:rFonts w:cs="Arial"/>
        </w:rPr>
      </w:pPr>
    </w:p>
    <w:p w14:paraId="7D423E6B" w14:textId="7D1A89AA" w:rsidR="00DE1077" w:rsidRDefault="00DE1077" w:rsidP="00DE1077">
      <w:pPr>
        <w:spacing w:line="240" w:lineRule="auto"/>
      </w:pPr>
      <w:r>
        <w:t xml:space="preserve">Abb. 1: </w:t>
      </w:r>
      <w:r w:rsidRPr="00EB44B3">
        <w:t>VITAPAN EXCELL wurde um fünf neue Frontzahngarnituren erweitert</w:t>
      </w:r>
    </w:p>
    <w:p w14:paraId="059E6696" w14:textId="427AAF2A" w:rsidR="00DE1077" w:rsidRDefault="00DE1077" w:rsidP="00DE1077">
      <w:pPr>
        <w:pStyle w:val="Beschriftung"/>
      </w:pPr>
    </w:p>
    <w:p w14:paraId="7A47B6CD" w14:textId="200DD62A" w:rsidR="00DE1077" w:rsidRDefault="00DE1077" w:rsidP="00DE1077">
      <w:pPr>
        <w:spacing w:line="240" w:lineRule="auto"/>
      </w:pPr>
      <w:r>
        <w:rPr>
          <w:noProof/>
        </w:rPr>
        <w:drawing>
          <wp:anchor distT="0" distB="0" distL="114300" distR="114300" simplePos="0" relativeHeight="251665408" behindDoc="0" locked="0" layoutInCell="1" allowOverlap="1" wp14:anchorId="1BD00D9F" wp14:editId="4DDDD323">
            <wp:simplePos x="0" y="0"/>
            <wp:positionH relativeFrom="margin">
              <wp:align>left</wp:align>
            </wp:positionH>
            <wp:positionV relativeFrom="paragraph">
              <wp:posOffset>31750</wp:posOffset>
            </wp:positionV>
            <wp:extent cx="1327150" cy="1327150"/>
            <wp:effectExtent l="0" t="0" r="6350" b="6350"/>
            <wp:wrapThrough wrapText="bothSides">
              <wp:wrapPolygon edited="0">
                <wp:start x="0" y="0"/>
                <wp:lineTo x="0" y="21393"/>
                <wp:lineTo x="21393" y="21393"/>
                <wp:lineTo x="21393"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327150" cy="1327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3CD94D" w14:textId="08AE415A" w:rsidR="00DE1077" w:rsidRDefault="00DE1077" w:rsidP="00DE1077">
      <w:pPr>
        <w:jc w:val="both"/>
      </w:pPr>
    </w:p>
    <w:p w14:paraId="75C635CA" w14:textId="77777777" w:rsidR="00DE1077" w:rsidRPr="0082743A" w:rsidRDefault="00DE1077" w:rsidP="00DE1077">
      <w:pPr>
        <w:jc w:val="both"/>
      </w:pPr>
    </w:p>
    <w:p w14:paraId="3CA69396" w14:textId="77777777" w:rsidR="00DE1077" w:rsidRPr="0082743A" w:rsidRDefault="00DE1077" w:rsidP="00DE1077">
      <w:pPr>
        <w:jc w:val="both"/>
      </w:pPr>
    </w:p>
    <w:p w14:paraId="7D020EAD" w14:textId="77777777" w:rsidR="00DE1077" w:rsidRPr="0082743A" w:rsidRDefault="00DE1077" w:rsidP="00DE1077">
      <w:pPr>
        <w:jc w:val="both"/>
      </w:pPr>
    </w:p>
    <w:p w14:paraId="5A3A5394" w14:textId="77777777" w:rsidR="00DE1077" w:rsidRPr="0082743A" w:rsidRDefault="00DE1077" w:rsidP="00DE1077">
      <w:pPr>
        <w:jc w:val="both"/>
      </w:pPr>
    </w:p>
    <w:p w14:paraId="7E69DCEF" w14:textId="77777777" w:rsidR="00DE1077" w:rsidRPr="0082743A" w:rsidRDefault="00DE1077" w:rsidP="00DE1077">
      <w:pPr>
        <w:jc w:val="both"/>
      </w:pPr>
    </w:p>
    <w:p w14:paraId="35691825" w14:textId="0AA53188" w:rsidR="00DE1077" w:rsidRPr="0082743A" w:rsidRDefault="00DE1077" w:rsidP="00DE1077">
      <w:pPr>
        <w:jc w:val="both"/>
      </w:pPr>
      <w:r w:rsidRPr="0082743A">
        <w:t>QR Code: VITA AKADEMIE virtuell</w:t>
      </w:r>
    </w:p>
    <w:p w14:paraId="69F56C52" w14:textId="77777777" w:rsidR="00DE1077" w:rsidRPr="0082743A" w:rsidRDefault="00DE1077" w:rsidP="00604131">
      <w:pPr>
        <w:rPr>
          <w:rFonts w:cs="Arial"/>
        </w:rPr>
      </w:pPr>
    </w:p>
    <w:p w14:paraId="4D46E579" w14:textId="77777777" w:rsidR="0082743A" w:rsidRPr="00FC4B23" w:rsidRDefault="0082743A" w:rsidP="0082743A">
      <w:pPr>
        <w:pStyle w:val="Beschriftung"/>
      </w:pPr>
      <w:r w:rsidRPr="00FC4B23">
        <w:t>VITA® und benannte VITA-Produkte sind eingetragene Marken der VITA Zahnfabrik H. Rauter GmbH &amp; Co. KG, Bad Säckingen, Deutschland. Bei Abdruck Belegexemplar erbeten.</w:t>
      </w:r>
    </w:p>
    <w:p w14:paraId="26D4F5EC" w14:textId="77777777" w:rsidR="00DE1077" w:rsidRPr="0082743A" w:rsidRDefault="00DE1077" w:rsidP="00604131">
      <w:pPr>
        <w:rPr>
          <w:rFonts w:cs="Arial"/>
        </w:rPr>
      </w:pPr>
    </w:p>
    <w:p w14:paraId="2A16FCA3" w14:textId="07496C86" w:rsidR="00602BBF" w:rsidRPr="0082743A"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75B83F86">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607FB7D" w14:textId="77777777" w:rsidR="0014213B"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rPr>
                            </w:pPr>
                            <w:bookmarkStart w:id="1" w:name="_Hlk101256080"/>
                            <w:r>
                              <w:rPr>
                                <w:rFonts w:cs="Arial"/>
                                <w:color w:val="3A3938"/>
                                <w:spacing w:val="-2"/>
                                <w:sz w:val="16"/>
                                <w:szCs w:val="16"/>
                              </w:rPr>
                              <w:t xml:space="preserve">Die VITA Zahnfabrik H. Rauter GmbH &amp; Co. KG ist ein in vierter Generation geführtes Familienunternehmen der Dentalbranche mit Sitz in Bad Säckingen, Baden-Württemberg. VITA entwickelt, produziert und vertreibt seit fast 100 Jahren innovative und hochwertige Qualitätsprodukte und Versorgungslösungen für die Zahntechnik und Zahnheilkunde. Weltweit arbeiten mehr als 600 Beschäftigte für die VITA Zahnfabrik. Unser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6B47C3A6" w14:textId="77777777" w:rsidR="0014213B"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für ihre tägliche Arbeit. </w:t>
                            </w:r>
                          </w:p>
                          <w:p w14:paraId="3B299DF5" w14:textId="6694F77C" w:rsidR="0014213B"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Dieser „perfect match“ ist in Labor und Praxis von der präzisen Zahnfarbbestimmung bis zur fertigen</w:t>
                            </w:r>
                            <w:r>
                              <w:rPr>
                                <w:rFonts w:cs="Arial"/>
                                <w:color w:val="3A3938"/>
                                <w:spacing w:val="-2"/>
                              </w:rPr>
                              <w:t xml:space="preserve"> </w:t>
                            </w:r>
                            <w:r>
                              <w:rPr>
                                <w:rFonts w:cs="Arial"/>
                                <w:color w:val="3A3938"/>
                                <w:spacing w:val="-2"/>
                                <w:sz w:val="16"/>
                                <w:szCs w:val="16"/>
                              </w:rPr>
                              <w:t xml:space="preserve">Restauration und Zementierung erlebbar. Die VITA Zahnfabrik setzt </w:t>
                            </w:r>
                            <w:r w:rsidR="006E6CA5">
                              <w:rPr>
                                <w:rFonts w:cs="Arial"/>
                                <w:color w:val="3A3938"/>
                                <w:spacing w:val="-2"/>
                                <w:sz w:val="16"/>
                                <w:szCs w:val="16"/>
                              </w:rPr>
                              <w:t>ihre Mission</w:t>
                            </w:r>
                            <w:r>
                              <w:rPr>
                                <w:rFonts w:cs="Arial"/>
                                <w:color w:val="3A3938"/>
                                <w:spacing w:val="-2"/>
                                <w:sz w:val="16"/>
                                <w:szCs w:val="16"/>
                              </w:rPr>
                              <w:t xml:space="preserve"> konsequent fort, mit kontinuierlicher Innovationskraft und hohem Qualitätsanspruch immer bessere Lösungen für eine perfekte Prothetik zu</w:t>
                            </w:r>
                            <w:r>
                              <w:rPr>
                                <w:rFonts w:cs="Arial"/>
                                <w:color w:val="3A3938"/>
                                <w:spacing w:val="-2"/>
                              </w:rPr>
                              <w:t xml:space="preserve"> </w:t>
                            </w:r>
                            <w:r>
                              <w:rPr>
                                <w:rFonts w:cs="Arial"/>
                                <w:color w:val="3A3938"/>
                                <w:spacing w:val="-2"/>
                                <w:sz w:val="16"/>
                                <w:szCs w:val="16"/>
                              </w:rPr>
                              <w:t>entwickeln. Hierdurch ermöglicht die VITA Zahnfabrik Menschen Lebensqualität.</w:t>
                            </w:r>
                          </w:p>
                          <w:bookmarkEnd w:id="1"/>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607FB7D" w14:textId="77777777" w:rsidR="0014213B"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rPr>
                      </w:pPr>
                      <w:bookmarkStart w:id="2" w:name="_Hlk101256080"/>
                      <w:r>
                        <w:rPr>
                          <w:rFonts w:cs="Arial"/>
                          <w:color w:val="3A3938"/>
                          <w:spacing w:val="-2"/>
                          <w:sz w:val="16"/>
                          <w:szCs w:val="16"/>
                        </w:rPr>
                        <w:t xml:space="preserve">Die VITA Zahnfabrik H. Rauter GmbH &amp; Co. KG ist ein in vierter Generation geführtes Familienunternehmen der Dentalbranche mit Sitz in Bad Säckingen, Baden-Württemberg. VITA entwickelt, produziert und vertreibt seit fast 100 Jahren innovative und hochwertige Qualitätsprodukte und Versorgungslösungen für die Zahntechnik und Zahnheilkunde. Weltweit arbeiten mehr als 600 Beschäftigte für die VITA Zahnfabrik. Unser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6B47C3A6" w14:textId="77777777" w:rsidR="0014213B"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für ihre tägliche Arbeit. </w:t>
                      </w:r>
                    </w:p>
                    <w:p w14:paraId="3B299DF5" w14:textId="6694F77C" w:rsidR="0014213B"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Dieser „perfect match“ ist in Labor und Praxis von der präzisen Zahnfarbbestimmung bis zur fertigen</w:t>
                      </w:r>
                      <w:r>
                        <w:rPr>
                          <w:rFonts w:cs="Arial"/>
                          <w:color w:val="3A3938"/>
                          <w:spacing w:val="-2"/>
                        </w:rPr>
                        <w:t xml:space="preserve"> </w:t>
                      </w:r>
                      <w:r>
                        <w:rPr>
                          <w:rFonts w:cs="Arial"/>
                          <w:color w:val="3A3938"/>
                          <w:spacing w:val="-2"/>
                          <w:sz w:val="16"/>
                          <w:szCs w:val="16"/>
                        </w:rPr>
                        <w:t xml:space="preserve">Restauration und Zementierung erlebbar. Die VITA Zahnfabrik setzt </w:t>
                      </w:r>
                      <w:r w:rsidR="006E6CA5">
                        <w:rPr>
                          <w:rFonts w:cs="Arial"/>
                          <w:color w:val="3A3938"/>
                          <w:spacing w:val="-2"/>
                          <w:sz w:val="16"/>
                          <w:szCs w:val="16"/>
                        </w:rPr>
                        <w:t>ihre Mission</w:t>
                      </w:r>
                      <w:r>
                        <w:rPr>
                          <w:rFonts w:cs="Arial"/>
                          <w:color w:val="3A3938"/>
                          <w:spacing w:val="-2"/>
                          <w:sz w:val="16"/>
                          <w:szCs w:val="16"/>
                        </w:rPr>
                        <w:t xml:space="preserve"> konsequent fort, mit kontinuierlicher Innovationskraft und hohem Qualitätsanspruch immer bessere Lösungen für eine perfekte Prothetik zu</w:t>
                      </w:r>
                      <w:r>
                        <w:rPr>
                          <w:rFonts w:cs="Arial"/>
                          <w:color w:val="3A3938"/>
                          <w:spacing w:val="-2"/>
                        </w:rPr>
                        <w:t xml:space="preserve"> </w:t>
                      </w:r>
                      <w:r>
                        <w:rPr>
                          <w:rFonts w:cs="Arial"/>
                          <w:color w:val="3A3938"/>
                          <w:spacing w:val="-2"/>
                          <w:sz w:val="16"/>
                          <w:szCs w:val="16"/>
                        </w:rPr>
                        <w:t>entwickeln. Hierdurch ermöglicht die VITA Zahnfabrik Menschen Lebensqualität.</w:t>
                      </w:r>
                    </w:p>
                    <w:bookmarkEnd w:id="2"/>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82743A" w:rsidRDefault="00602BBF" w:rsidP="00604131">
      <w:pPr>
        <w:rPr>
          <w:rFonts w:cs="Arial"/>
        </w:rPr>
      </w:pPr>
    </w:p>
    <w:p w14:paraId="20FDF31A" w14:textId="41FDB41E" w:rsidR="00602BBF" w:rsidRPr="0082743A" w:rsidRDefault="00602BBF" w:rsidP="00604131">
      <w:pPr>
        <w:rPr>
          <w:rFonts w:cs="Arial"/>
        </w:rPr>
      </w:pPr>
    </w:p>
    <w:p w14:paraId="04841C92" w14:textId="5FD1EFB6" w:rsidR="00602BBF" w:rsidRPr="0082743A" w:rsidRDefault="00602BBF" w:rsidP="00604131">
      <w:pPr>
        <w:rPr>
          <w:rFonts w:cs="Arial"/>
        </w:rPr>
      </w:pPr>
    </w:p>
    <w:p w14:paraId="0E7097C3" w14:textId="2627384D" w:rsidR="00602BBF" w:rsidRPr="0082743A" w:rsidRDefault="00602BBF" w:rsidP="00604131">
      <w:pPr>
        <w:rPr>
          <w:rFonts w:cs="Arial"/>
        </w:rPr>
      </w:pPr>
    </w:p>
    <w:p w14:paraId="49A7A2B6" w14:textId="745B7EE5" w:rsidR="00602BBF" w:rsidRPr="0082743A" w:rsidRDefault="00602BBF" w:rsidP="00604131">
      <w:pPr>
        <w:rPr>
          <w:rFonts w:cs="Arial"/>
        </w:rPr>
      </w:pPr>
    </w:p>
    <w:p w14:paraId="752006E8" w14:textId="594E49C4" w:rsidR="00602BBF" w:rsidRPr="0082743A" w:rsidRDefault="00602BBF" w:rsidP="00604131">
      <w:pPr>
        <w:rPr>
          <w:rFonts w:cs="Arial"/>
        </w:rPr>
      </w:pPr>
    </w:p>
    <w:p w14:paraId="26275C2D" w14:textId="4F07F5BA" w:rsidR="00602BBF" w:rsidRPr="0082743A" w:rsidRDefault="00602BBF" w:rsidP="00604131">
      <w:pPr>
        <w:rPr>
          <w:rFonts w:cs="Arial"/>
        </w:rPr>
      </w:pPr>
    </w:p>
    <w:p w14:paraId="7F6AB011" w14:textId="3AF171AA" w:rsidR="00602BBF" w:rsidRPr="0082743A" w:rsidRDefault="00602BBF" w:rsidP="00604131">
      <w:pPr>
        <w:rPr>
          <w:rFonts w:cs="Arial"/>
        </w:rPr>
      </w:pPr>
    </w:p>
    <w:p w14:paraId="5BA25967" w14:textId="7E4CABAA" w:rsidR="00602BBF" w:rsidRPr="0082743A" w:rsidRDefault="00602BBF" w:rsidP="00604131">
      <w:pPr>
        <w:rPr>
          <w:rFonts w:cs="Arial"/>
        </w:rPr>
      </w:pPr>
    </w:p>
    <w:p w14:paraId="042C0891" w14:textId="232758CA" w:rsidR="00602BBF" w:rsidRPr="0082743A" w:rsidRDefault="00602BBF" w:rsidP="00604131">
      <w:pPr>
        <w:rPr>
          <w:rFonts w:cs="Arial"/>
        </w:rPr>
      </w:pPr>
    </w:p>
    <w:p w14:paraId="3785F162" w14:textId="288A18B1" w:rsidR="00C60FD7" w:rsidRPr="0082743A" w:rsidRDefault="00C60FD7" w:rsidP="00604131">
      <w:pPr>
        <w:rPr>
          <w:rFonts w:cs="Arial"/>
        </w:rPr>
      </w:pPr>
    </w:p>
    <w:sectPr w:rsidR="00C60FD7" w:rsidRPr="0082743A"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2DA51" w14:textId="77777777" w:rsidR="00017E54" w:rsidRDefault="00017E54" w:rsidP="00604131">
      <w:r>
        <w:separator/>
      </w:r>
    </w:p>
    <w:p w14:paraId="35EE2D9E" w14:textId="77777777" w:rsidR="00017E54" w:rsidRDefault="00017E54" w:rsidP="00604131"/>
  </w:endnote>
  <w:endnote w:type="continuationSeparator" w:id="0">
    <w:p w14:paraId="246BC3AC" w14:textId="77777777" w:rsidR="00017E54" w:rsidRDefault="00017E54" w:rsidP="00604131">
      <w:r>
        <w:continuationSeparator/>
      </w:r>
    </w:p>
    <w:p w14:paraId="553E6377" w14:textId="77777777" w:rsidR="00017E54" w:rsidRDefault="00017E54"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2743A"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2743A">
                                <w:rPr>
                                  <w:rFonts w:cs="Arial"/>
                                  <w:color w:val="FFFFFF" w:themeColor="background1"/>
                                  <w:sz w:val="18"/>
                                  <w:szCs w:val="18"/>
                                  <w:lang w:val="en-US"/>
                                </w:rPr>
                                <w:t>KG</w:t>
                              </w:r>
                            </w:p>
                            <w:p w14:paraId="17C138CE" w14:textId="77777777" w:rsidR="00ED7C57" w:rsidRPr="0082743A" w:rsidRDefault="00ED7C57" w:rsidP="00ED7C57">
                              <w:pPr>
                                <w:snapToGrid w:val="0"/>
                                <w:spacing w:line="240" w:lineRule="auto"/>
                                <w:rPr>
                                  <w:rFonts w:cs="Arial"/>
                                  <w:color w:val="FFFFFF" w:themeColor="background1"/>
                                  <w:sz w:val="18"/>
                                  <w:szCs w:val="18"/>
                                  <w:lang w:val="en-US"/>
                                </w:rPr>
                              </w:pPr>
                              <w:r w:rsidRPr="0082743A">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05668B08" w14:textId="0201F5A1"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49F055A6" w14:textId="77777777"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4128D6F" w14:textId="77777777" w:rsidR="00ED085A" w:rsidRDefault="00ED085A" w:rsidP="00ED085A">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76C8A3C7" w14:textId="2038E35A"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e.schulz</w:t>
                              </w:r>
                              <w:r w:rsidRPr="00664837">
                                <w:rPr>
                                  <w:rFonts w:cs="Arial"/>
                                  <w:color w:val="FFFFFF" w:themeColor="background1"/>
                                  <w:sz w:val="18"/>
                                  <w:szCs w:val="18"/>
                                </w:rPr>
                                <w:t>@vita-zahnfabrik.com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2743A"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2743A">
                          <w:rPr>
                            <w:rFonts w:cs="Arial"/>
                            <w:color w:val="FFFFFF" w:themeColor="background1"/>
                            <w:sz w:val="18"/>
                            <w:szCs w:val="18"/>
                            <w:lang w:val="en-US"/>
                          </w:rPr>
                          <w:t>KG</w:t>
                        </w:r>
                      </w:p>
                      <w:p w14:paraId="17C138CE" w14:textId="77777777" w:rsidR="00ED7C57" w:rsidRPr="0082743A" w:rsidRDefault="00ED7C57" w:rsidP="00ED7C57">
                        <w:pPr>
                          <w:snapToGrid w:val="0"/>
                          <w:spacing w:line="240" w:lineRule="auto"/>
                          <w:rPr>
                            <w:rFonts w:cs="Arial"/>
                            <w:color w:val="FFFFFF" w:themeColor="background1"/>
                            <w:sz w:val="18"/>
                            <w:szCs w:val="18"/>
                            <w:lang w:val="en-US"/>
                          </w:rPr>
                        </w:pPr>
                        <w:r w:rsidRPr="0082743A">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05668B08" w14:textId="0201F5A1"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49F055A6" w14:textId="77777777"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4128D6F" w14:textId="77777777" w:rsidR="00ED085A" w:rsidRDefault="00ED085A" w:rsidP="00ED085A">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76C8A3C7" w14:textId="2038E35A"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e.schulz</w:t>
                        </w:r>
                        <w:r w:rsidRPr="00664837">
                          <w:rPr>
                            <w:rFonts w:cs="Arial"/>
                            <w:color w:val="FFFFFF" w:themeColor="background1"/>
                            <w:sz w:val="18"/>
                            <w:szCs w:val="18"/>
                          </w:rPr>
                          <w:t>@vita-zahnfabrik.com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3"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2743A"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2743A">
                                <w:rPr>
                                  <w:rFonts w:cs="Arial"/>
                                  <w:color w:val="FFFFFF" w:themeColor="background1"/>
                                  <w:sz w:val="18"/>
                                  <w:szCs w:val="18"/>
                                  <w:lang w:val="en-US"/>
                                </w:rPr>
                                <w:t>KG</w:t>
                              </w:r>
                            </w:p>
                            <w:p w14:paraId="3F81102F" w14:textId="77777777" w:rsidR="00017E54" w:rsidRPr="0082743A" w:rsidRDefault="00017E54" w:rsidP="00F40CBF">
                              <w:pPr>
                                <w:snapToGrid w:val="0"/>
                                <w:spacing w:line="240" w:lineRule="auto"/>
                                <w:rPr>
                                  <w:rFonts w:cs="Arial"/>
                                  <w:color w:val="FFFFFF" w:themeColor="background1"/>
                                  <w:sz w:val="18"/>
                                  <w:szCs w:val="18"/>
                                  <w:lang w:val="en-US"/>
                                </w:rPr>
                              </w:pPr>
                              <w:r w:rsidRPr="0082743A">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1AEBE9C" w14:textId="4176C093"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r w:rsidR="0014213B">
                                <w:rPr>
                                  <w:rFonts w:cs="Arial"/>
                                  <w:color w:val="FFFFFF" w:themeColor="background1"/>
                                  <w:sz w:val="18"/>
                                  <w:szCs w:val="18"/>
                                </w:rPr>
                                <w:t xml:space="preserve"> </w:t>
                              </w:r>
                            </w:p>
                            <w:p w14:paraId="77D32E00" w14:textId="6183BF2A" w:rsidR="0014213B" w:rsidRPr="00664837" w:rsidRDefault="00ED085A" w:rsidP="0014213B">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7E222100" w14:textId="77777777" w:rsidR="00ED085A"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sidR="00ED085A">
                                <w:rPr>
                                  <w:rFonts w:cs="Arial"/>
                                  <w:color w:val="FFFFFF" w:themeColor="background1"/>
                                  <w:sz w:val="18"/>
                                  <w:szCs w:val="18"/>
                                </w:rPr>
                                <w:t>516</w:t>
                              </w:r>
                            </w:p>
                            <w:p w14:paraId="2C1FBFD0" w14:textId="03C69FD2"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e.schulz</w:t>
                              </w:r>
                              <w:r w:rsidR="0014213B" w:rsidRPr="00664837">
                                <w:rPr>
                                  <w:rFonts w:cs="Arial"/>
                                  <w:color w:val="FFFFFF" w:themeColor="background1"/>
                                  <w:sz w:val="18"/>
                                  <w:szCs w:val="18"/>
                                </w:rPr>
                                <w:t>@vita-zahnfabrik.com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2743A"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2743A">
                          <w:rPr>
                            <w:rFonts w:cs="Arial"/>
                            <w:color w:val="FFFFFF" w:themeColor="background1"/>
                            <w:sz w:val="18"/>
                            <w:szCs w:val="18"/>
                            <w:lang w:val="en-US"/>
                          </w:rPr>
                          <w:t>KG</w:t>
                        </w:r>
                      </w:p>
                      <w:p w14:paraId="3F81102F" w14:textId="77777777" w:rsidR="00017E54" w:rsidRPr="0082743A" w:rsidRDefault="00017E54" w:rsidP="00F40CBF">
                        <w:pPr>
                          <w:snapToGrid w:val="0"/>
                          <w:spacing w:line="240" w:lineRule="auto"/>
                          <w:rPr>
                            <w:rFonts w:cs="Arial"/>
                            <w:color w:val="FFFFFF" w:themeColor="background1"/>
                            <w:sz w:val="18"/>
                            <w:szCs w:val="18"/>
                            <w:lang w:val="en-US"/>
                          </w:rPr>
                        </w:pPr>
                        <w:r w:rsidRPr="0082743A">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1AEBE9C" w14:textId="4176C093"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r w:rsidR="0014213B">
                          <w:rPr>
                            <w:rFonts w:cs="Arial"/>
                            <w:color w:val="FFFFFF" w:themeColor="background1"/>
                            <w:sz w:val="18"/>
                            <w:szCs w:val="18"/>
                          </w:rPr>
                          <w:t xml:space="preserve"> </w:t>
                        </w:r>
                      </w:p>
                      <w:p w14:paraId="77D32E00" w14:textId="6183BF2A" w:rsidR="0014213B" w:rsidRPr="00664837" w:rsidRDefault="00ED085A" w:rsidP="0014213B">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7E222100" w14:textId="77777777" w:rsidR="00ED085A"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sidR="00ED085A">
                          <w:rPr>
                            <w:rFonts w:cs="Arial"/>
                            <w:color w:val="FFFFFF" w:themeColor="background1"/>
                            <w:sz w:val="18"/>
                            <w:szCs w:val="18"/>
                          </w:rPr>
                          <w:t>516</w:t>
                        </w:r>
                      </w:p>
                      <w:p w14:paraId="2C1FBFD0" w14:textId="03C69FD2"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e.schulz</w:t>
                        </w:r>
                        <w:r w:rsidR="0014213B" w:rsidRPr="00664837">
                          <w:rPr>
                            <w:rFonts w:cs="Arial"/>
                            <w:color w:val="FFFFFF" w:themeColor="background1"/>
                            <w:sz w:val="18"/>
                            <w:szCs w:val="18"/>
                          </w:rPr>
                          <w:t>@vita-zahnfabrik.com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39C4C" w14:textId="77777777" w:rsidR="00017E54" w:rsidRDefault="00017E54" w:rsidP="00604131">
      <w:r>
        <w:separator/>
      </w:r>
    </w:p>
    <w:p w14:paraId="4B2FDE5C" w14:textId="77777777" w:rsidR="00017E54" w:rsidRDefault="00017E54" w:rsidP="00604131"/>
  </w:footnote>
  <w:footnote w:type="continuationSeparator" w:id="0">
    <w:p w14:paraId="68E48759" w14:textId="77777777" w:rsidR="00017E54" w:rsidRDefault="00017E54" w:rsidP="00604131">
      <w:r>
        <w:continuationSeparator/>
      </w:r>
    </w:p>
    <w:p w14:paraId="222944D7" w14:textId="77777777" w:rsidR="00017E54" w:rsidRDefault="00017E54"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16385"/>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5294D"/>
    <w:rsid w:val="00055215"/>
    <w:rsid w:val="00056669"/>
    <w:rsid w:val="00064242"/>
    <w:rsid w:val="000675E0"/>
    <w:rsid w:val="0008760F"/>
    <w:rsid w:val="0009595A"/>
    <w:rsid w:val="000A7A4C"/>
    <w:rsid w:val="000B318C"/>
    <w:rsid w:val="000B4DE7"/>
    <w:rsid w:val="000D413A"/>
    <w:rsid w:val="000D469A"/>
    <w:rsid w:val="000D508F"/>
    <w:rsid w:val="000E6EDF"/>
    <w:rsid w:val="000E74EC"/>
    <w:rsid w:val="000F3B49"/>
    <w:rsid w:val="000F3CE4"/>
    <w:rsid w:val="00110484"/>
    <w:rsid w:val="00131FD0"/>
    <w:rsid w:val="0014213B"/>
    <w:rsid w:val="00145361"/>
    <w:rsid w:val="00161783"/>
    <w:rsid w:val="0019085A"/>
    <w:rsid w:val="001D1E64"/>
    <w:rsid w:val="001E00EE"/>
    <w:rsid w:val="0020358E"/>
    <w:rsid w:val="002111F4"/>
    <w:rsid w:val="00217498"/>
    <w:rsid w:val="00220D51"/>
    <w:rsid w:val="002415FC"/>
    <w:rsid w:val="00241E6F"/>
    <w:rsid w:val="002447B0"/>
    <w:rsid w:val="00251D81"/>
    <w:rsid w:val="00265AA3"/>
    <w:rsid w:val="00274C32"/>
    <w:rsid w:val="0028005F"/>
    <w:rsid w:val="00295A5E"/>
    <w:rsid w:val="002B5DAF"/>
    <w:rsid w:val="002B6B52"/>
    <w:rsid w:val="002C018F"/>
    <w:rsid w:val="002C3B54"/>
    <w:rsid w:val="002C4C19"/>
    <w:rsid w:val="002D3298"/>
    <w:rsid w:val="002E6997"/>
    <w:rsid w:val="002F11D2"/>
    <w:rsid w:val="002F4EB0"/>
    <w:rsid w:val="002F5019"/>
    <w:rsid w:val="002F7E16"/>
    <w:rsid w:val="00304332"/>
    <w:rsid w:val="0030653B"/>
    <w:rsid w:val="00307ADB"/>
    <w:rsid w:val="00315994"/>
    <w:rsid w:val="003205A1"/>
    <w:rsid w:val="0032576A"/>
    <w:rsid w:val="003345DA"/>
    <w:rsid w:val="00340800"/>
    <w:rsid w:val="003428B5"/>
    <w:rsid w:val="00351592"/>
    <w:rsid w:val="00367F29"/>
    <w:rsid w:val="0038366C"/>
    <w:rsid w:val="003857CC"/>
    <w:rsid w:val="00386D47"/>
    <w:rsid w:val="00390862"/>
    <w:rsid w:val="003A02B5"/>
    <w:rsid w:val="003A5191"/>
    <w:rsid w:val="003C6452"/>
    <w:rsid w:val="003D28EA"/>
    <w:rsid w:val="003D7A86"/>
    <w:rsid w:val="003E214F"/>
    <w:rsid w:val="004057EA"/>
    <w:rsid w:val="0042316A"/>
    <w:rsid w:val="00426C65"/>
    <w:rsid w:val="004470E5"/>
    <w:rsid w:val="00466B17"/>
    <w:rsid w:val="00483287"/>
    <w:rsid w:val="004937D9"/>
    <w:rsid w:val="00497AD6"/>
    <w:rsid w:val="004D1923"/>
    <w:rsid w:val="004D66DC"/>
    <w:rsid w:val="004E6107"/>
    <w:rsid w:val="004E6EFF"/>
    <w:rsid w:val="00502370"/>
    <w:rsid w:val="00506C33"/>
    <w:rsid w:val="00511B80"/>
    <w:rsid w:val="00520FAD"/>
    <w:rsid w:val="00570140"/>
    <w:rsid w:val="00576F22"/>
    <w:rsid w:val="005837FD"/>
    <w:rsid w:val="0059584F"/>
    <w:rsid w:val="005A2096"/>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66A0"/>
    <w:rsid w:val="006B0E03"/>
    <w:rsid w:val="006C2465"/>
    <w:rsid w:val="006C3150"/>
    <w:rsid w:val="006E3308"/>
    <w:rsid w:val="006E6CA5"/>
    <w:rsid w:val="006E752F"/>
    <w:rsid w:val="00700E29"/>
    <w:rsid w:val="00705FDF"/>
    <w:rsid w:val="0071227C"/>
    <w:rsid w:val="007147AC"/>
    <w:rsid w:val="00731D9F"/>
    <w:rsid w:val="00753E85"/>
    <w:rsid w:val="00760C00"/>
    <w:rsid w:val="00763AC8"/>
    <w:rsid w:val="007803E2"/>
    <w:rsid w:val="00796163"/>
    <w:rsid w:val="007A239E"/>
    <w:rsid w:val="007A5D6F"/>
    <w:rsid w:val="007B024B"/>
    <w:rsid w:val="007B0E4C"/>
    <w:rsid w:val="007B2FF7"/>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6216"/>
    <w:rsid w:val="0082529E"/>
    <w:rsid w:val="0082743A"/>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900D4A"/>
    <w:rsid w:val="00905A35"/>
    <w:rsid w:val="0091037A"/>
    <w:rsid w:val="00911F21"/>
    <w:rsid w:val="00912623"/>
    <w:rsid w:val="00933D6E"/>
    <w:rsid w:val="009467ED"/>
    <w:rsid w:val="0094722F"/>
    <w:rsid w:val="00957AF7"/>
    <w:rsid w:val="00961579"/>
    <w:rsid w:val="009760CF"/>
    <w:rsid w:val="0099141C"/>
    <w:rsid w:val="009A6409"/>
    <w:rsid w:val="009A6F18"/>
    <w:rsid w:val="009C04D3"/>
    <w:rsid w:val="009C366C"/>
    <w:rsid w:val="009C5BCD"/>
    <w:rsid w:val="009E561E"/>
    <w:rsid w:val="00A00543"/>
    <w:rsid w:val="00A11A2B"/>
    <w:rsid w:val="00A135ED"/>
    <w:rsid w:val="00A21C16"/>
    <w:rsid w:val="00A2548B"/>
    <w:rsid w:val="00A300C7"/>
    <w:rsid w:val="00A406FC"/>
    <w:rsid w:val="00A43690"/>
    <w:rsid w:val="00A460A3"/>
    <w:rsid w:val="00A52937"/>
    <w:rsid w:val="00A61DFB"/>
    <w:rsid w:val="00A6387D"/>
    <w:rsid w:val="00A66D19"/>
    <w:rsid w:val="00A7110C"/>
    <w:rsid w:val="00A72C4B"/>
    <w:rsid w:val="00A87E53"/>
    <w:rsid w:val="00A9547E"/>
    <w:rsid w:val="00AC1D0A"/>
    <w:rsid w:val="00AC5959"/>
    <w:rsid w:val="00AD0C5D"/>
    <w:rsid w:val="00AE1725"/>
    <w:rsid w:val="00AE1AD0"/>
    <w:rsid w:val="00AE230C"/>
    <w:rsid w:val="00AE77E8"/>
    <w:rsid w:val="00AF059D"/>
    <w:rsid w:val="00AF3932"/>
    <w:rsid w:val="00B14082"/>
    <w:rsid w:val="00B21C5B"/>
    <w:rsid w:val="00B323D1"/>
    <w:rsid w:val="00B33A52"/>
    <w:rsid w:val="00B531A3"/>
    <w:rsid w:val="00B54CB5"/>
    <w:rsid w:val="00B60FB1"/>
    <w:rsid w:val="00B6115F"/>
    <w:rsid w:val="00B74E16"/>
    <w:rsid w:val="00B8779B"/>
    <w:rsid w:val="00BA2C8D"/>
    <w:rsid w:val="00BB5EA1"/>
    <w:rsid w:val="00BC346F"/>
    <w:rsid w:val="00BC4E36"/>
    <w:rsid w:val="00BE29A3"/>
    <w:rsid w:val="00BF31CC"/>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63ED"/>
    <w:rsid w:val="00CD1D42"/>
    <w:rsid w:val="00CE4AD6"/>
    <w:rsid w:val="00CE695B"/>
    <w:rsid w:val="00D06D83"/>
    <w:rsid w:val="00D30874"/>
    <w:rsid w:val="00D36114"/>
    <w:rsid w:val="00D53A0A"/>
    <w:rsid w:val="00D63623"/>
    <w:rsid w:val="00D707CC"/>
    <w:rsid w:val="00D944A0"/>
    <w:rsid w:val="00D948F8"/>
    <w:rsid w:val="00DA3BA7"/>
    <w:rsid w:val="00DA64F7"/>
    <w:rsid w:val="00DB1B66"/>
    <w:rsid w:val="00DC361F"/>
    <w:rsid w:val="00DC6833"/>
    <w:rsid w:val="00DE1077"/>
    <w:rsid w:val="00E00320"/>
    <w:rsid w:val="00E1343F"/>
    <w:rsid w:val="00E24D0B"/>
    <w:rsid w:val="00E2648F"/>
    <w:rsid w:val="00E3213A"/>
    <w:rsid w:val="00E47BA7"/>
    <w:rsid w:val="00E529ED"/>
    <w:rsid w:val="00E54AF6"/>
    <w:rsid w:val="00E57958"/>
    <w:rsid w:val="00E60735"/>
    <w:rsid w:val="00E629F9"/>
    <w:rsid w:val="00E67D76"/>
    <w:rsid w:val="00E742BA"/>
    <w:rsid w:val="00E768AE"/>
    <w:rsid w:val="00E82F7B"/>
    <w:rsid w:val="00E8775D"/>
    <w:rsid w:val="00EA023A"/>
    <w:rsid w:val="00EB05B7"/>
    <w:rsid w:val="00EC3383"/>
    <w:rsid w:val="00EC591F"/>
    <w:rsid w:val="00ED085A"/>
    <w:rsid w:val="00ED7C57"/>
    <w:rsid w:val="00F03BB1"/>
    <w:rsid w:val="00F40CBF"/>
    <w:rsid w:val="00F410C3"/>
    <w:rsid w:val="00F64F5A"/>
    <w:rsid w:val="00F73CB9"/>
    <w:rsid w:val="00F77808"/>
    <w:rsid w:val="00F939B5"/>
    <w:rsid w:val="00FA3152"/>
    <w:rsid w:val="00FA7BF8"/>
    <w:rsid w:val="00FC10F7"/>
    <w:rsid w:val="00FC3484"/>
    <w:rsid w:val="00FC4B23"/>
    <w:rsid w:val="00FD7D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o:shapelayout v:ext="edit">
      <o:idmap v:ext="edit" data="1"/>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cid:D49639E426E843C9822D6EF7800C9ED1"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253</Words>
  <Characters>1799</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2022-04-01T14:39:00Z</cp:lastPrinted>
  <dcterms:created xsi:type="dcterms:W3CDTF">2022-06-15T12:02:00Z</dcterms:created>
  <dcterms:modified xsi:type="dcterms:W3CDTF">2022-06-22T08:04:00Z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ies>
</file>